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A4FE0">
        <w:rPr>
          <w:rFonts w:cs="Arial"/>
          <w:b/>
          <w:caps/>
          <w:sz w:val="28"/>
          <w:szCs w:val="28"/>
        </w:rPr>
        <w:t>128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A4FE0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A4FE0">
              <w:rPr>
                <w:rFonts w:cs="Arial"/>
                <w:sz w:val="20"/>
                <w:szCs w:val="20"/>
              </w:rPr>
              <w:t>Registra o transcurso do Dia Internacional contra a Homofobia, 17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4A4FE0">
        <w:rPr>
          <w:rFonts w:cs="Arial"/>
        </w:rPr>
        <w:t>d</w:t>
      </w:r>
      <w:r w:rsidR="004A4FE0" w:rsidRPr="004A4FE0">
        <w:rPr>
          <w:rFonts w:cs="Arial"/>
        </w:rPr>
        <w:t>o transcurso do Dia Internacional contra a Homofobia, 17 de maio.</w:t>
      </w:r>
    </w:p>
    <w:p w:rsidR="003A77BE" w:rsidRDefault="004A4FE0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Diante da grande relevância des</w:t>
      </w:r>
      <w:r w:rsidR="00AC0AB0">
        <w:rPr>
          <w:rFonts w:cs="Arial"/>
        </w:rPr>
        <w:t>s</w:t>
      </w:r>
      <w:bookmarkStart w:id="0" w:name="_GoBack"/>
      <w:bookmarkEnd w:id="0"/>
      <w:r>
        <w:rPr>
          <w:rFonts w:cs="Arial"/>
        </w:rPr>
        <w:t>a data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4A4FE0">
        <w:rPr>
          <w:rFonts w:cs="Arial"/>
        </w:rPr>
        <w:t xml:space="preserve">19 de maio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A4FE0" w:rsidRPr="005D429C" w:rsidRDefault="004A4FE0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4A4FE0" w:rsidRPr="00F17248" w:rsidRDefault="004A4FE0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21A" w:rsidRDefault="0097121A">
      <w:r>
        <w:separator/>
      </w:r>
    </w:p>
  </w:endnote>
  <w:endnote w:type="continuationSeparator" w:id="0">
    <w:p w:rsidR="0097121A" w:rsidRDefault="0097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21A" w:rsidRDefault="0097121A">
      <w:r>
        <w:separator/>
      </w:r>
    </w:p>
  </w:footnote>
  <w:footnote w:type="continuationSeparator" w:id="0">
    <w:p w:rsidR="0097121A" w:rsidRDefault="00971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A4FE0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121A"/>
    <w:rsid w:val="00974360"/>
    <w:rsid w:val="009768E6"/>
    <w:rsid w:val="00995E9C"/>
    <w:rsid w:val="009A1C53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0AB0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90D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9353E-E4C3-44BB-B373-70F204DF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2019-12-02T18:32:00Z</cp:lastPrinted>
  <dcterms:created xsi:type="dcterms:W3CDTF">2021-05-18T10:05:00Z</dcterms:created>
  <dcterms:modified xsi:type="dcterms:W3CDTF">2021-05-18T10:43:00Z</dcterms:modified>
</cp:coreProperties>
</file>